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1B244" w14:textId="77777777" w:rsidR="00651DD8" w:rsidRDefault="00651DD8" w:rsidP="00651D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NEWEMAN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B50CDB8" w14:textId="77777777" w:rsidR="00651DD8" w:rsidRDefault="00651DD8" w:rsidP="00651D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Ipswich. Yeoman.</w:t>
      </w:r>
    </w:p>
    <w:p w14:paraId="75F0DEB6" w14:textId="77777777" w:rsidR="00651DD8" w:rsidRDefault="00651DD8" w:rsidP="00651DD8">
      <w:pPr>
        <w:rPr>
          <w:rFonts w:ascii="Times New Roman" w:hAnsi="Times New Roman" w:cs="Times New Roman"/>
        </w:rPr>
      </w:pPr>
    </w:p>
    <w:p w14:paraId="349CE846" w14:textId="77777777" w:rsidR="00651DD8" w:rsidRDefault="00651DD8" w:rsidP="00651DD8">
      <w:pPr>
        <w:rPr>
          <w:rFonts w:ascii="Times New Roman" w:hAnsi="Times New Roman" w:cs="Times New Roman"/>
        </w:rPr>
      </w:pPr>
    </w:p>
    <w:p w14:paraId="02879E86" w14:textId="77777777" w:rsidR="00651DD8" w:rsidRDefault="00651DD8" w:rsidP="00651D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Simon </w:t>
      </w:r>
      <w:proofErr w:type="spellStart"/>
      <w:r>
        <w:rPr>
          <w:rFonts w:ascii="Times New Roman" w:hAnsi="Times New Roman" w:cs="Times New Roman"/>
        </w:rPr>
        <w:t>Paxeman</w:t>
      </w:r>
      <w:proofErr w:type="spellEnd"/>
      <w:r>
        <w:rPr>
          <w:rFonts w:ascii="Times New Roman" w:hAnsi="Times New Roman" w:cs="Times New Roman"/>
        </w:rPr>
        <w:t xml:space="preserve"> of the Hospice of King Edward IV brought a plaint of debt</w:t>
      </w:r>
    </w:p>
    <w:p w14:paraId="27D92D09" w14:textId="77777777" w:rsidR="00651DD8" w:rsidRDefault="00651DD8" w:rsidP="00651D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Robert </w:t>
      </w:r>
      <w:proofErr w:type="spellStart"/>
      <w:r>
        <w:rPr>
          <w:rFonts w:ascii="Times New Roman" w:hAnsi="Times New Roman" w:cs="Times New Roman"/>
        </w:rPr>
        <w:t>Herny</w:t>
      </w:r>
      <w:proofErr w:type="spellEnd"/>
      <w:r>
        <w:rPr>
          <w:rFonts w:ascii="Times New Roman" w:hAnsi="Times New Roman" w:cs="Times New Roman"/>
        </w:rPr>
        <w:t>(q.v.) and Thomas Smyth(q.v.), both of Ipswich.</w:t>
      </w:r>
    </w:p>
    <w:p w14:paraId="51A16825" w14:textId="77777777" w:rsidR="00651DD8" w:rsidRDefault="00651DD8" w:rsidP="00651D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F8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82534ED" w14:textId="77777777" w:rsidR="00651DD8" w:rsidRDefault="00651DD8" w:rsidP="00651DD8">
      <w:pPr>
        <w:rPr>
          <w:rFonts w:ascii="Times New Roman" w:hAnsi="Times New Roman" w:cs="Times New Roman"/>
        </w:rPr>
      </w:pPr>
    </w:p>
    <w:p w14:paraId="066C27A4" w14:textId="77777777" w:rsidR="00651DD8" w:rsidRDefault="00651DD8" w:rsidP="00651DD8">
      <w:pPr>
        <w:rPr>
          <w:rFonts w:ascii="Times New Roman" w:hAnsi="Times New Roman" w:cs="Times New Roman"/>
        </w:rPr>
      </w:pPr>
    </w:p>
    <w:p w14:paraId="7E397340" w14:textId="77777777" w:rsidR="00651DD8" w:rsidRDefault="00651DD8" w:rsidP="00651D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September 2018</w:t>
      </w:r>
    </w:p>
    <w:p w14:paraId="2119579C" w14:textId="77777777" w:rsidR="006B2F86" w:rsidRPr="00E71FC3" w:rsidRDefault="00651D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A157B" w14:textId="77777777" w:rsidR="00651DD8" w:rsidRDefault="00651DD8" w:rsidP="00E71FC3">
      <w:r>
        <w:separator/>
      </w:r>
    </w:p>
  </w:endnote>
  <w:endnote w:type="continuationSeparator" w:id="0">
    <w:p w14:paraId="165DCB8E" w14:textId="77777777" w:rsidR="00651DD8" w:rsidRDefault="00651D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878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2AE52" w14:textId="77777777" w:rsidR="00651DD8" w:rsidRDefault="00651DD8" w:rsidP="00E71FC3">
      <w:r>
        <w:separator/>
      </w:r>
    </w:p>
  </w:footnote>
  <w:footnote w:type="continuationSeparator" w:id="0">
    <w:p w14:paraId="77D292E9" w14:textId="77777777" w:rsidR="00651DD8" w:rsidRDefault="00651D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DD8"/>
    <w:rsid w:val="001A7C09"/>
    <w:rsid w:val="00577BD5"/>
    <w:rsid w:val="00651DD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27D8C"/>
  <w15:chartTrackingRefBased/>
  <w15:docId w15:val="{7C58402D-AC86-4121-BC82-DA6F88F78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D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51D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2018-09-30T20:37:00Z</dcterms:created>
  <dcterms:modified xsi:type="dcterms:W3CDTF">2018-09-30T20:38:00Z</dcterms:modified>
</cp:coreProperties>
</file>